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34D" w:rsidRDefault="0079634D">
      <w:pPr>
        <w:spacing w:after="0" w:line="252" w:lineRule="auto"/>
        <w:ind w:left="3965" w:right="3290"/>
        <w:jc w:val="center"/>
      </w:pPr>
      <w:r>
        <w:rPr>
          <w:noProof/>
        </w:rPr>
        <w:pict>
          <v:group id="Group 2279" o:spid="_x0000_s1026" style="position:absolute;left:0;text-align:left;margin-left:-2.65pt;margin-top:4.55pt;width:65.15pt;height:56.15pt;z-index:251658240" coordsize="8275,71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81" o:spid="_x0000_s1027" type="#_x0000_t75" style="position:absolute;width:8275;height:23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rj2rEAAAA2wAAAA8AAABkcnMvZG93bnJldi54bWxEj81qwzAQhO+FvoPYQi8lluODkzhRQhJS&#10;aKGXOHmAxVr/EGslLCV2374qFHocZuYbZrObTC8eNPjOsoJ5koIgrqzuuFFwvbzPliB8QNbYWyYF&#10;3+Rht31+2mCh7chnepShERHCvkAFbQiukNJXLRn0iXXE0avtYDBEOTRSDzhGuOlllqa5NNhxXGjR&#10;0bGl6lbejYL8EN5S/uw4d/Z0/Fpl9cItaqVeX6b9GkSgKfyH/9ofWsFyDr9f4g+Q2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Irj2rEAAAA2wAAAA8AAAAAAAAAAAAAAAAA&#10;nwIAAGRycy9kb3ducmV2LnhtbFBLBQYAAAAABAAEAPcAAACQAwAAAAA=&#10;">
              <v:imagedata r:id="rId4" o:title=""/>
            </v:shape>
            <v:shape id="Picture 83" o:spid="_x0000_s1028" type="#_x0000_t75" style="position:absolute;top:2377;width:8275;height:23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/fOfFAAAA2wAAAA8AAABkcnMvZG93bnJldi54bWxEj0FrwkAUhO+F/oflFXrTTRXExmykSltE&#10;RGnai7dn9pkNzb4N2a3Gf+8KQo/DzHzDZPPeNuJEna8dK3gZJiCIS6drrhT8fH8MpiB8QNbYOCYF&#10;F/Iwzx8fMky1O/MXnYpQiQhhn6ICE0KbSulLQxb90LXE0Tu6zmKIsquk7vAc4baRoySZSIs1xwWD&#10;LS0Nlb/Fn1Ww/FyM3Pa4Oez4Mm72+/dFv341Sj0/9W8zEIH68B++t1dawXQMty/xB8j8C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hv3znxQAAANsAAAAPAAAAAAAAAAAAAAAA&#10;AJ8CAABkcnMvZG93bnJldi54bWxQSwUGAAAAAAQABAD3AAAAkQMAAAAA&#10;">
              <v:imagedata r:id="rId5" o:title=""/>
            </v:shape>
            <v:shape id="Picture 85" o:spid="_x0000_s1029" type="#_x0000_t75" style="position:absolute;top:4754;width:8275;height:237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+OzTEAAAA2wAAAA8AAABkcnMvZG93bnJldi54bWxEj0FrwkAUhO+F/oflCb3VjYo1RteQhha8&#10;9GAs9PrMviZLs29DdtX037tCocdhZr5htvloO3GhwRvHCmbTBARx7bThRsHn8f05BeEDssbOMSn4&#10;JQ/57vFhi5l2Vz7QpQqNiBD2GSpoQ+gzKX3dkkU/dT1x9L7dYDFEOTRSD3iNcNvJeZK8SIuG40KL&#10;PZUt1T/V2So4Ld4KV5o5f52qNJTn1w+zWqyVepqMxQZEoDH8h//ae60gXcL9S/wBcnc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F+OzTEAAAA2wAAAA8AAAAAAAAAAAAAAAAA&#10;nwIAAGRycy9kb3ducmV2LnhtbFBLBQYAAAAABAAEAPcAAACQAwAAAAA=&#10;">
              <v:imagedata r:id="rId6" o:title=""/>
            </v:shape>
            <w10:wrap type="square"/>
          </v:group>
        </w:pict>
      </w:r>
      <w:r>
        <w:rPr>
          <w:noProof/>
        </w:rPr>
        <w:pict>
          <v:group id="Group 2280" o:spid="_x0000_s1030" style="position:absolute;left:0;text-align:left;margin-left:469.1pt;margin-top:4.55pt;width:64.55pt;height:56.15pt;z-index:251659264" coordsize="8199,71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">
            <v:shape id="Picture 87" o:spid="_x0000_s1031" type="#_x0000_t75" style="position:absolute;width:8199;height:23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OsoXCAAAA2wAAAA8AAABkcnMvZG93bnJldi54bWxEj82KAjEQhO8LvkNowcuiGT3M6GgUFYVd&#10;2Is/D9BMen5w0gmTqOPbm4WFPRZV9RW12vSmFQ/qfGNZwXSSgCAurG64UnC9HMdzED4ga2wtk4IX&#10;edisBx8rzLV98oke51CJCGGfo4I6BJdL6YuaDPqJdcTRK21nMETZVVJ3+Ixw08pZkqTSYMNxoUZH&#10;+5qK2/luFKS78Jnwd8Ops4f9z2JWZi4rlRoN++0SRKA+/If/2l9awTyD3y/xB8j1G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ijrKFwgAAANsAAAAPAAAAAAAAAAAAAAAAAJ8C&#10;AABkcnMvZG93bnJldi54bWxQSwUGAAAAAAQABAD3AAAAjgMAAAAA&#10;">
              <v:imagedata r:id="rId4" o:title=""/>
            </v:shape>
            <v:shape id="Picture 89" o:spid="_x0000_s1032" type="#_x0000_t75" style="position:absolute;top:2377;width:8199;height:23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BXSw3EAAAA2wAAAA8AAABkcnMvZG93bnJldi54bWxEj0FrAjEUhO9C/0N4BW+aVaHoahSVKlKk&#10;perF23Pz3CzdvCybqOu/N4LQ4zAz3zCTWWNLcaXaF44V9LoJCOLM6YJzBYf9qjME4QOyxtIxKbiT&#10;h9n0rTXBVLsb/9J1F3IRIexTVGBCqFIpfWbIou+6ijh6Z1dbDFHWudQ13iLclrKfJB/SYsFxwWBF&#10;S0PZ3+5iFSzXi777Pm9PP3wflMfj56L5Ghml2u/NfAwiUBP+w6/2RisYjuD5Jf4AOX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BXSw3EAAAA2wAAAA8AAAAAAAAAAAAAAAAA&#10;nwIAAGRycy9kb3ducmV2LnhtbFBLBQYAAAAABAAEAPcAAACQAwAAAAA=&#10;">
              <v:imagedata r:id="rId5" o:title=""/>
            </v:shape>
            <v:shape id="Picture 91" o:spid="_x0000_s1033" type="#_x0000_t75" style="position:absolute;top:4754;width:8199;height:237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cq+rCAAAA2wAAAA8AAABkcnMvZG93bnJldi54bWxEj0GLwjAUhO+C/yE8wZumKqzaNYoWhb14&#10;sLuw12fzbIPNS2midv/9RhA8DjPzDbPadLYWd2q9caxgMk5AEBdOGy4V/HwfRgsQPiBrrB2Tgj/y&#10;sFn3eytMtXvwie55KEWEsE9RQRVCk0rpi4os+rFriKN3ca3FEGVbSt3iI8JtLadJ8iEtGo4LFTaU&#10;VVRc85tVcJ7tty4zU/4954uQ3XZHM58tlRoOuu0niEBdeIdf7S+tYDmB55f4A+T6H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7nKvqwgAAANsAAAAPAAAAAAAAAAAAAAAAAJ8C&#10;AABkcnMvZG93bnJldi54bWxQSwUGAAAAAAQABAD3AAAAjgMAAAAA&#10;">
              <v:imagedata r:id="rId6" o:title=""/>
            </v:shape>
            <w10:wrap type="square"/>
          </v:group>
        </w:pic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 w:cs="Times New Roman"/>
              <w:b/>
              <w:sz w:val="31"/>
            </w:rPr>
            <w:t>St. Joseph</w:t>
          </w:r>
        </w:smartTag>
      </w:smartTag>
      <w:r>
        <w:rPr>
          <w:rFonts w:ascii="Times New Roman" w:hAnsi="Times New Roman" w:cs="Times New Roman"/>
          <w:b/>
          <w:sz w:val="31"/>
        </w:rPr>
        <w:t xml:space="preserve"> Boy Scout Troop 272</w:t>
      </w:r>
    </w:p>
    <w:p w:rsidR="0079634D" w:rsidRDefault="0079634D" w:rsidP="00932658">
      <w:pPr>
        <w:spacing w:after="373"/>
        <w:ind w:left="3982"/>
        <w:jc w:val="center"/>
      </w:pPr>
      <w:r>
        <w:rPr>
          <w:rFonts w:ascii="Arial Rounded MT" w:hAnsi="Arial Rounded MT" w:cs="Arial Rounded MT"/>
          <w:b/>
          <w:sz w:val="28"/>
        </w:rPr>
        <w:t>Clothing Order Form</w:t>
      </w:r>
    </w:p>
    <w:p w:rsidR="0079634D" w:rsidRDefault="0079634D" w:rsidP="00932658">
      <w:pPr>
        <w:spacing w:after="0"/>
        <w:ind w:left="-5" w:hanging="1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  <w:t>Scout Name:   _______________________________</w:t>
      </w:r>
    </w:p>
    <w:p w:rsidR="0079634D" w:rsidRDefault="0079634D" w:rsidP="00932658">
      <w:pPr>
        <w:spacing w:after="0"/>
        <w:ind w:left="-5" w:hanging="10"/>
      </w:pPr>
    </w:p>
    <w:p w:rsidR="0079634D" w:rsidRDefault="0079634D" w:rsidP="00932658">
      <w:pPr>
        <w:spacing w:after="0"/>
        <w:ind w:left="-5" w:hanging="10"/>
      </w:pP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b/>
          <w:sz w:val="28"/>
        </w:rPr>
        <w:t>Order Date:    _______________________________</w:t>
      </w:r>
    </w:p>
    <w:tbl>
      <w:tblPr>
        <w:tblpPr w:leftFromText="180" w:rightFromText="180" w:vertAnchor="text" w:horzAnchor="margin" w:tblpY="442"/>
        <w:tblW w:w="10788" w:type="dxa"/>
        <w:tblCellMar>
          <w:top w:w="62" w:type="dxa"/>
          <w:left w:w="81" w:type="dxa"/>
          <w:right w:w="78" w:type="dxa"/>
        </w:tblCellMar>
        <w:tblLook w:val="00A0"/>
      </w:tblPr>
      <w:tblGrid>
        <w:gridCol w:w="2081"/>
        <w:gridCol w:w="2831"/>
        <w:gridCol w:w="1253"/>
        <w:gridCol w:w="1265"/>
        <w:gridCol w:w="1202"/>
        <w:gridCol w:w="1066"/>
        <w:gridCol w:w="1090"/>
      </w:tblGrid>
      <w:tr w:rsidR="0079634D" w:rsidTr="00932658">
        <w:trPr>
          <w:trHeight w:val="463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634D" w:rsidRDefault="0079634D" w:rsidP="00932658">
            <w:pPr>
              <w:spacing w:after="0" w:line="240" w:lineRule="auto"/>
              <w:ind w:left="5"/>
              <w:jc w:val="center"/>
            </w:pPr>
            <w:r w:rsidRPr="00893F33">
              <w:rPr>
                <w:rFonts w:ascii="Times New Roman" w:hAnsi="Times New Roman" w:cs="Times New Roman"/>
                <w:b/>
                <w:sz w:val="24"/>
              </w:rPr>
              <w:t>Item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634D" w:rsidRDefault="0079634D" w:rsidP="00932658">
            <w:pPr>
              <w:spacing w:after="0" w:line="240" w:lineRule="auto"/>
              <w:ind w:left="1"/>
              <w:jc w:val="center"/>
            </w:pPr>
            <w:r w:rsidRPr="00893F33">
              <w:rPr>
                <w:rFonts w:ascii="Times New Roman" w:hAnsi="Times New Roman" w:cs="Times New Roman"/>
                <w:b/>
                <w:sz w:val="24"/>
              </w:rPr>
              <w:t>Size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634D" w:rsidRDefault="0079634D" w:rsidP="00932658">
            <w:pPr>
              <w:spacing w:after="0" w:line="240" w:lineRule="auto"/>
              <w:ind w:left="130"/>
            </w:pPr>
            <w:r w:rsidRPr="00893F33">
              <w:rPr>
                <w:rFonts w:ascii="Times New Roman" w:hAnsi="Times New Roman" w:cs="Times New Roman"/>
                <w:b/>
                <w:sz w:val="24"/>
              </w:rPr>
              <w:t>Amount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634D" w:rsidRDefault="0079634D" w:rsidP="00932658">
            <w:pPr>
              <w:spacing w:after="0" w:line="240" w:lineRule="auto"/>
              <w:ind w:left="93"/>
            </w:pPr>
            <w:r w:rsidRPr="00893F33">
              <w:rPr>
                <w:rFonts w:ascii="Times New Roman" w:hAnsi="Times New Roman" w:cs="Times New Roman"/>
                <w:b/>
                <w:sz w:val="24"/>
              </w:rPr>
              <w:t>Quantity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634D" w:rsidRDefault="0079634D" w:rsidP="00932658">
            <w:pPr>
              <w:spacing w:after="0" w:line="240" w:lineRule="auto"/>
              <w:ind w:left="1"/>
              <w:jc w:val="center"/>
            </w:pPr>
            <w:r w:rsidRPr="00893F33">
              <w:rPr>
                <w:rFonts w:ascii="Times New Roman" w:hAnsi="Times New Roman" w:cs="Times New Roman"/>
                <w:b/>
                <w:sz w:val="24"/>
              </w:rPr>
              <w:t>Total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jc w:val="center"/>
            </w:pPr>
            <w:r w:rsidRPr="00893F33">
              <w:rPr>
                <w:rFonts w:ascii="Times New Roman" w:hAnsi="Times New Roman" w:cs="Times New Roman"/>
                <w:b/>
                <w:sz w:val="24"/>
              </w:rPr>
              <w:t>Date Rcvd.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jc w:val="center"/>
            </w:pPr>
            <w:r w:rsidRPr="00893F33">
              <w:rPr>
                <w:rFonts w:ascii="Times New Roman" w:hAnsi="Times New Roman" w:cs="Times New Roman"/>
                <w:b/>
                <w:sz w:val="24"/>
              </w:rPr>
              <w:t>Qty.</w:t>
            </w:r>
            <w:bookmarkStart w:id="0" w:name="_GoBack"/>
            <w:bookmarkEnd w:id="0"/>
            <w:r w:rsidRPr="00893F33">
              <w:rPr>
                <w:rFonts w:ascii="Times New Roman" w:hAnsi="Times New Roman" w:cs="Times New Roman"/>
                <w:b/>
                <w:sz w:val="24"/>
              </w:rPr>
              <w:t xml:space="preserve"> Rcvd.</w:t>
            </w: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91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T-Shirt (Boys)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1"/>
              <w:jc w:val="center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M-L -XL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15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10.00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91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T-Shirt (Mens)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sz w:val="21"/>
              </w:rPr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S-M-L-XL</w:t>
            </w:r>
          </w:p>
          <w:p w:rsidR="0079634D" w:rsidRDefault="0079634D" w:rsidP="00932658">
            <w:pPr>
              <w:spacing w:after="0" w:line="240" w:lineRule="auto"/>
              <w:ind w:left="7"/>
              <w:jc w:val="center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2XL-5XL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ind w:left="16"/>
              <w:rPr>
                <w:rFonts w:ascii="Times New Roman" w:hAnsi="Times New Roman" w:cs="Times New Roman"/>
                <w:b/>
                <w:sz w:val="21"/>
              </w:rPr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10.00</w:t>
            </w:r>
          </w:p>
          <w:p w:rsidR="0079634D" w:rsidRDefault="0079634D" w:rsidP="00932658">
            <w:pPr>
              <w:spacing w:after="0" w:line="240" w:lineRule="auto"/>
              <w:ind w:left="16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12.00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91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Wicking T-Shirts (Adult)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ind w:left="8"/>
              <w:jc w:val="center"/>
              <w:rPr>
                <w:rFonts w:ascii="Times New Roman" w:hAnsi="Times New Roman" w:cs="Times New Roman"/>
                <w:b/>
                <w:sz w:val="21"/>
              </w:rPr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S-M-L-XL</w:t>
            </w:r>
          </w:p>
          <w:p w:rsidR="0079634D" w:rsidRDefault="0079634D" w:rsidP="00932658">
            <w:pPr>
              <w:spacing w:after="0" w:line="240" w:lineRule="auto"/>
              <w:ind w:left="8"/>
              <w:jc w:val="center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2XL-5XL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ind w:left="17"/>
              <w:rPr>
                <w:rFonts w:ascii="Times New Roman" w:hAnsi="Times New Roman" w:cs="Times New Roman"/>
                <w:b/>
                <w:sz w:val="21"/>
              </w:rPr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15.00</w:t>
            </w:r>
          </w:p>
          <w:p w:rsidR="0079634D" w:rsidRDefault="0079634D" w:rsidP="00932658">
            <w:pPr>
              <w:spacing w:after="0" w:line="240" w:lineRule="auto"/>
              <w:ind w:left="17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17.00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91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Sweatshirt (Boys)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jc w:val="center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M-L -XL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12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15.00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91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Sweatshirt 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b/>
                <w:sz w:val="21"/>
              </w:rPr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S-M-L-XL</w:t>
            </w:r>
          </w:p>
          <w:p w:rsidR="0079634D" w:rsidRDefault="0079634D" w:rsidP="00932658">
            <w:pPr>
              <w:spacing w:after="0" w:line="240" w:lineRule="auto"/>
              <w:ind w:left="6"/>
              <w:jc w:val="center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2XL-5XL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ind w:left="16"/>
              <w:rPr>
                <w:rFonts w:ascii="Times New Roman" w:hAnsi="Times New Roman" w:cs="Times New Roman"/>
                <w:b/>
                <w:sz w:val="21"/>
              </w:rPr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15.00</w:t>
            </w:r>
          </w:p>
          <w:p w:rsidR="0079634D" w:rsidRDefault="0079634D" w:rsidP="00932658">
            <w:pPr>
              <w:spacing w:after="0" w:line="240" w:lineRule="auto"/>
              <w:ind w:left="16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17.00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ind w:left="91"/>
              <w:rPr>
                <w:rFonts w:ascii="Times New Roman" w:hAnsi="Times New Roman" w:cs="Times New Roman"/>
                <w:b/>
                <w:sz w:val="21"/>
              </w:rPr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Hoodie Sweatshirt (Boys)</w:t>
            </w:r>
          </w:p>
          <w:p w:rsidR="0079634D" w:rsidRDefault="0079634D" w:rsidP="00932658">
            <w:pPr>
              <w:spacing w:after="0" w:line="240" w:lineRule="auto"/>
              <w:ind w:left="91"/>
            </w:pP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5"/>
              <w:jc w:val="center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M-L-XL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15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18.00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91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Hoodie Sweatshirt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b/>
                <w:sz w:val="21"/>
              </w:rPr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S-M-L-XL</w:t>
            </w:r>
          </w:p>
          <w:p w:rsidR="0079634D" w:rsidRDefault="0079634D" w:rsidP="00932658">
            <w:pPr>
              <w:spacing w:after="0" w:line="240" w:lineRule="auto"/>
              <w:ind w:left="5"/>
              <w:jc w:val="center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2XL-5XL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ind w:left="15"/>
              <w:rPr>
                <w:rFonts w:ascii="Times New Roman" w:hAnsi="Times New Roman" w:cs="Times New Roman"/>
                <w:b/>
                <w:sz w:val="21"/>
              </w:rPr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18.00 </w:t>
            </w:r>
          </w:p>
          <w:p w:rsidR="0079634D" w:rsidRDefault="0079634D" w:rsidP="00932658">
            <w:pPr>
              <w:spacing w:after="0" w:line="240" w:lineRule="auto"/>
              <w:ind w:left="15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20.00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91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Long Sleeve T-Shirt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jc w:val="center"/>
              <w:rPr>
                <w:b/>
              </w:rPr>
            </w:pPr>
            <w:r w:rsidRPr="00893F33">
              <w:rPr>
                <w:b/>
              </w:rPr>
              <w:t>S-M-L-XL-2XL-3XL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16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15.00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ind w:left="91"/>
              <w:rPr>
                <w:b/>
              </w:rPr>
            </w:pPr>
            <w:r w:rsidRPr="00893F33">
              <w:rPr>
                <w:b/>
              </w:rPr>
              <w:t>Long Sleeve T-Shirt (Wicking)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jc w:val="center"/>
              <w:rPr>
                <w:b/>
              </w:rPr>
            </w:pPr>
            <w:r w:rsidRPr="00893F33">
              <w:rPr>
                <w:b/>
              </w:rPr>
              <w:t>S-M-L-XL</w:t>
            </w:r>
          </w:p>
          <w:p w:rsidR="0079634D" w:rsidRPr="00893F33" w:rsidRDefault="0079634D" w:rsidP="00932658">
            <w:pPr>
              <w:spacing w:after="0" w:line="240" w:lineRule="auto"/>
              <w:jc w:val="center"/>
              <w:rPr>
                <w:b/>
              </w:rPr>
            </w:pPr>
            <w:r w:rsidRPr="00893F33">
              <w:rPr>
                <w:b/>
              </w:rPr>
              <w:t>2XL-5XL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ind w:left="15"/>
              <w:rPr>
                <w:rFonts w:ascii="Times New Roman" w:hAnsi="Times New Roman" w:cs="Times New Roman"/>
                <w:b/>
                <w:sz w:val="21"/>
              </w:rPr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18.00</w:t>
            </w:r>
          </w:p>
          <w:p w:rsidR="0079634D" w:rsidRPr="00893F33" w:rsidRDefault="0079634D" w:rsidP="00932658">
            <w:pPr>
              <w:spacing w:after="0" w:line="240" w:lineRule="auto"/>
              <w:ind w:left="15"/>
              <w:rPr>
                <w:rFonts w:ascii="Times New Roman" w:hAnsi="Times New Roman" w:cs="Times New Roman"/>
                <w:b/>
                <w:sz w:val="21"/>
              </w:rPr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</w:t>
            </w:r>
          </w:p>
          <w:p w:rsidR="0079634D" w:rsidRDefault="0079634D" w:rsidP="00932658">
            <w:pPr>
              <w:spacing w:after="0" w:line="240" w:lineRule="auto"/>
              <w:ind w:left="15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 20.00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ind w:left="91"/>
              <w:rPr>
                <w:b/>
              </w:rPr>
            </w:pPr>
            <w:r w:rsidRPr="00893F33">
              <w:rPr>
                <w:b/>
              </w:rPr>
              <w:t>Golf Shirt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jc w:val="center"/>
              <w:rPr>
                <w:b/>
              </w:rPr>
            </w:pPr>
            <w:r w:rsidRPr="00893F33">
              <w:rPr>
                <w:b/>
              </w:rPr>
              <w:t>S-M-L-XL</w:t>
            </w:r>
          </w:p>
          <w:p w:rsidR="0079634D" w:rsidRPr="00893F33" w:rsidRDefault="0079634D" w:rsidP="00932658">
            <w:pPr>
              <w:spacing w:after="0" w:line="240" w:lineRule="auto"/>
              <w:jc w:val="center"/>
              <w:rPr>
                <w:b/>
              </w:rPr>
            </w:pPr>
            <w:r w:rsidRPr="00893F33">
              <w:rPr>
                <w:b/>
              </w:rPr>
              <w:t>2XL-5XL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ind w:left="15"/>
              <w:rPr>
                <w:rFonts w:ascii="Times New Roman" w:hAnsi="Times New Roman" w:cs="Times New Roman"/>
                <w:b/>
                <w:sz w:val="21"/>
              </w:rPr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16.00</w:t>
            </w:r>
          </w:p>
          <w:p w:rsidR="0079634D" w:rsidRPr="00893F33" w:rsidRDefault="0079634D" w:rsidP="00932658">
            <w:pPr>
              <w:spacing w:after="0" w:line="240" w:lineRule="auto"/>
              <w:ind w:left="15"/>
              <w:rPr>
                <w:rFonts w:ascii="Times New Roman" w:hAnsi="Times New Roman" w:cs="Times New Roman"/>
                <w:b/>
                <w:sz w:val="21"/>
              </w:rPr>
            </w:pPr>
          </w:p>
          <w:p w:rsidR="0079634D" w:rsidRDefault="0079634D" w:rsidP="00932658">
            <w:pPr>
              <w:spacing w:after="0" w:line="240" w:lineRule="auto"/>
              <w:ind w:left="15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 19.00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ind w:left="91"/>
              <w:rPr>
                <w:b/>
              </w:rPr>
            </w:pPr>
            <w:r w:rsidRPr="00893F33">
              <w:rPr>
                <w:b/>
              </w:rPr>
              <w:t>Golf Shirt (Wicking)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ind w:left="5"/>
              <w:jc w:val="center"/>
              <w:rPr>
                <w:b/>
              </w:rPr>
            </w:pPr>
            <w:r w:rsidRPr="00893F33">
              <w:rPr>
                <w:b/>
              </w:rPr>
              <w:t>S-M-L-XL</w:t>
            </w:r>
          </w:p>
          <w:p w:rsidR="0079634D" w:rsidRPr="00893F33" w:rsidRDefault="0079634D" w:rsidP="00932658">
            <w:pPr>
              <w:spacing w:after="0" w:line="240" w:lineRule="auto"/>
              <w:ind w:left="5"/>
              <w:jc w:val="center"/>
              <w:rPr>
                <w:b/>
              </w:rPr>
            </w:pPr>
            <w:r w:rsidRPr="00893F33">
              <w:rPr>
                <w:b/>
              </w:rPr>
              <w:t>2XL-5XL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ind w:left="15"/>
              <w:rPr>
                <w:rFonts w:ascii="Times New Roman" w:hAnsi="Times New Roman" w:cs="Times New Roman"/>
                <w:b/>
                <w:sz w:val="21"/>
              </w:rPr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18.00 </w:t>
            </w:r>
          </w:p>
          <w:p w:rsidR="0079634D" w:rsidRDefault="0079634D" w:rsidP="00932658">
            <w:pPr>
              <w:spacing w:after="0" w:line="240" w:lineRule="auto"/>
              <w:ind w:left="15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20.00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ind w:left="91"/>
              <w:rPr>
                <w:b/>
              </w:rPr>
            </w:pPr>
            <w:r w:rsidRPr="00893F33">
              <w:rPr>
                <w:b/>
              </w:rPr>
              <w:t>Baseball Cap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4"/>
              <w:jc w:val="center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15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10.00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ind w:left="91"/>
              <w:rPr>
                <w:b/>
              </w:rPr>
            </w:pPr>
            <w:r w:rsidRPr="00893F33">
              <w:rPr>
                <w:b/>
              </w:rPr>
              <w:t>Beret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4"/>
              <w:jc w:val="center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15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 xml:space="preserve"> $       12.00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rPr>
                <w:b/>
              </w:rPr>
            </w:pPr>
            <w:r w:rsidRPr="00893F33">
              <w:rPr>
                <w:b/>
              </w:rPr>
              <w:t>Neckerchief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rPr>
                <w:b/>
              </w:rPr>
            </w:pPr>
            <w:r w:rsidRPr="00893F33">
              <w:rPr>
                <w:b/>
              </w:rPr>
              <w:t xml:space="preserve"> $        10.00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rPr>
                <w:b/>
              </w:rPr>
            </w:pPr>
            <w:r w:rsidRPr="00893F33">
              <w:rPr>
                <w:b/>
              </w:rPr>
              <w:t xml:space="preserve">Fleece 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jc w:val="center"/>
              <w:rPr>
                <w:b/>
              </w:rPr>
            </w:pPr>
            <w:r w:rsidRPr="00893F33">
              <w:rPr>
                <w:b/>
              </w:rPr>
              <w:t>S-M-L-XL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 w:rsidRPr="00893F33">
              <w:rPr>
                <w:b/>
              </w:rPr>
              <w:t>$      28.00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rPr>
                <w:b/>
              </w:rPr>
            </w:pPr>
            <w:r w:rsidRPr="00893F33">
              <w:rPr>
                <w:b/>
              </w:rPr>
              <w:t>Fleece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jc w:val="center"/>
              <w:rPr>
                <w:b/>
              </w:rPr>
            </w:pPr>
            <w:r w:rsidRPr="00893F33">
              <w:rPr>
                <w:b/>
              </w:rPr>
              <w:t>2xl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rPr>
                <w:b/>
              </w:rPr>
            </w:pPr>
            <w:r w:rsidRPr="00893F33">
              <w:rPr>
                <w:b/>
              </w:rPr>
              <w:t xml:space="preserve"> $      30.00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rPr>
                <w:b/>
              </w:rPr>
            </w:pPr>
            <w:r w:rsidRPr="00893F33">
              <w:rPr>
                <w:b/>
              </w:rPr>
              <w:t xml:space="preserve">Fleece 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jc w:val="center"/>
              <w:rPr>
                <w:b/>
              </w:rPr>
            </w:pPr>
            <w:r w:rsidRPr="00893F33">
              <w:rPr>
                <w:b/>
              </w:rPr>
              <w:t>3XL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Pr="00893F33" w:rsidRDefault="0079634D" w:rsidP="00932658">
            <w:pPr>
              <w:spacing w:after="0" w:line="240" w:lineRule="auto"/>
              <w:rPr>
                <w:b/>
              </w:rPr>
            </w:pPr>
            <w:r w:rsidRPr="00893F33">
              <w:rPr>
                <w:b/>
              </w:rPr>
              <w:t>$       31.00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  <w:tr w:rsidR="0079634D" w:rsidTr="00932658">
        <w:trPr>
          <w:trHeight w:val="34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91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New Scout Package*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  <w:ind w:left="45"/>
            </w:pPr>
            <w:r w:rsidRPr="00893F33">
              <w:rPr>
                <w:rFonts w:ascii="Times New Roman" w:hAnsi="Times New Roman" w:cs="Times New Roman"/>
                <w:b/>
                <w:sz w:val="21"/>
              </w:rPr>
              <w:t>$       33.00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34D" w:rsidRDefault="0079634D" w:rsidP="00932658">
            <w:pPr>
              <w:spacing w:after="0" w:line="240" w:lineRule="auto"/>
            </w:pPr>
          </w:p>
        </w:tc>
      </w:tr>
    </w:tbl>
    <w:p w:rsidR="0079634D" w:rsidRDefault="0079634D">
      <w:pPr>
        <w:spacing w:after="118"/>
        <w:ind w:right="1793"/>
        <w:jc w:val="right"/>
        <w:rPr>
          <w:rFonts w:ascii="Times New Roman" w:hAnsi="Times New Roman" w:cs="Times New Roman"/>
          <w:b/>
          <w:sz w:val="19"/>
        </w:rPr>
      </w:pPr>
    </w:p>
    <w:p w:rsidR="0079634D" w:rsidRPr="00BE5828" w:rsidRDefault="0079634D" w:rsidP="00932658">
      <w:pPr>
        <w:spacing w:after="118"/>
        <w:ind w:right="1793"/>
        <w:rPr>
          <w:rFonts w:ascii="Times New Roman" w:hAnsi="Times New Roman" w:cs="Times New Roman"/>
          <w:b/>
          <w:sz w:val="8"/>
          <w:szCs w:val="8"/>
        </w:rPr>
      </w:pPr>
      <w:r>
        <w:rPr>
          <w:rFonts w:ascii="Times New Roman" w:hAnsi="Times New Roman" w:cs="Times New Roman"/>
          <w:b/>
          <w:sz w:val="19"/>
        </w:rPr>
        <w:t>*Includes: Troop Numbers, Epaulets, Neckerchief, Beret, Baseball Cap</w:t>
      </w:r>
    </w:p>
    <w:tbl>
      <w:tblPr>
        <w:tblW w:w="5875" w:type="dxa"/>
        <w:tblInd w:w="4867" w:type="dxa"/>
        <w:tblCellMar>
          <w:top w:w="40" w:type="dxa"/>
          <w:left w:w="31" w:type="dxa"/>
          <w:right w:w="79" w:type="dxa"/>
        </w:tblCellMar>
        <w:tblLook w:val="00A0"/>
      </w:tblPr>
      <w:tblGrid>
        <w:gridCol w:w="1252"/>
        <w:gridCol w:w="1265"/>
        <w:gridCol w:w="1202"/>
        <w:gridCol w:w="1066"/>
        <w:gridCol w:w="1090"/>
      </w:tblGrid>
      <w:tr w:rsidR="0079634D" w:rsidTr="00893F33">
        <w:trPr>
          <w:trHeight w:val="218"/>
        </w:trPr>
        <w:tc>
          <w:tcPr>
            <w:tcW w:w="1253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79634D" w:rsidRDefault="0079634D" w:rsidP="00893F33">
            <w:pPr>
              <w:spacing w:after="0" w:line="240" w:lineRule="auto"/>
            </w:pPr>
            <w:r w:rsidRPr="00893F33">
              <w:rPr>
                <w:rFonts w:ascii="Times New Roman" w:hAnsi="Times New Roman" w:cs="Times New Roman"/>
                <w:sz w:val="17"/>
              </w:rPr>
              <w:t>Date Paid</w:t>
            </w:r>
          </w:p>
        </w:tc>
        <w:tc>
          <w:tcPr>
            <w:tcW w:w="126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9634D" w:rsidRDefault="0079634D" w:rsidP="00893F33">
            <w:pPr>
              <w:spacing w:after="0" w:line="240" w:lineRule="auto"/>
              <w:ind w:left="53"/>
              <w:jc w:val="center"/>
            </w:pPr>
            <w:r w:rsidRPr="00893F33">
              <w:rPr>
                <w:rFonts w:ascii="Times New Roman" w:hAnsi="Times New Roman" w:cs="Times New Roman"/>
                <w:sz w:val="17"/>
                <w:u w:val="single" w:color="000000"/>
              </w:rPr>
              <w:t>Check #</w:t>
            </w:r>
          </w:p>
        </w:tc>
        <w:tc>
          <w:tcPr>
            <w:tcW w:w="12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9634D" w:rsidRDefault="0079634D" w:rsidP="00893F33">
            <w:pPr>
              <w:spacing w:after="0" w:line="240" w:lineRule="auto"/>
              <w:ind w:left="55"/>
              <w:jc w:val="center"/>
            </w:pPr>
            <w:r w:rsidRPr="00893F33">
              <w:rPr>
                <w:rFonts w:ascii="Times New Roman" w:hAnsi="Times New Roman" w:cs="Times New Roman"/>
                <w:sz w:val="17"/>
                <w:u w:val="single" w:color="000000"/>
              </w:rPr>
              <w:t>Cash</w:t>
            </w:r>
          </w:p>
        </w:tc>
        <w:tc>
          <w:tcPr>
            <w:tcW w:w="106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9634D" w:rsidRDefault="0079634D" w:rsidP="00893F33">
            <w:pPr>
              <w:spacing w:after="0" w:line="240" w:lineRule="auto"/>
              <w:ind w:left="53"/>
              <w:jc w:val="center"/>
            </w:pPr>
            <w:r w:rsidRPr="00893F33">
              <w:rPr>
                <w:rFonts w:ascii="Times New Roman" w:hAnsi="Times New Roman" w:cs="Times New Roman"/>
                <w:sz w:val="17"/>
                <w:u w:val="single" w:color="000000"/>
              </w:rPr>
              <w:t>Bank</w:t>
            </w:r>
          </w:p>
        </w:tc>
        <w:tc>
          <w:tcPr>
            <w:tcW w:w="10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9634D" w:rsidRDefault="0079634D" w:rsidP="00893F33">
            <w:pPr>
              <w:spacing w:after="0" w:line="240" w:lineRule="auto"/>
              <w:ind w:left="96"/>
            </w:pPr>
            <w:r w:rsidRPr="00893F33">
              <w:rPr>
                <w:rFonts w:ascii="Times New Roman" w:hAnsi="Times New Roman" w:cs="Times New Roman"/>
                <w:sz w:val="17"/>
                <w:u w:val="single" w:color="000000"/>
              </w:rPr>
              <w:t xml:space="preserve">Grand Total </w:t>
            </w:r>
          </w:p>
        </w:tc>
      </w:tr>
      <w:tr w:rsidR="0079634D" w:rsidTr="00893F33">
        <w:trPr>
          <w:trHeight w:val="382"/>
        </w:trPr>
        <w:tc>
          <w:tcPr>
            <w:tcW w:w="125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9634D" w:rsidRDefault="0079634D" w:rsidP="00893F3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9634D" w:rsidRDefault="0079634D" w:rsidP="00893F3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9634D" w:rsidRDefault="0079634D" w:rsidP="00893F3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9634D" w:rsidRDefault="0079634D" w:rsidP="00893F3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9634D" w:rsidRDefault="0079634D" w:rsidP="00893F33">
            <w:pPr>
              <w:spacing w:after="0" w:line="240" w:lineRule="auto"/>
            </w:pPr>
          </w:p>
        </w:tc>
      </w:tr>
    </w:tbl>
    <w:p w:rsidR="0079634D" w:rsidRDefault="0079634D"/>
    <w:sectPr w:rsidR="0079634D" w:rsidSect="00932658">
      <w:pgSz w:w="12240" w:h="15840"/>
      <w:pgMar w:top="360" w:right="720" w:bottom="720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Rounded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F25"/>
    <w:rsid w:val="00043462"/>
    <w:rsid w:val="000C05B1"/>
    <w:rsid w:val="000E4FAA"/>
    <w:rsid w:val="002F2F25"/>
    <w:rsid w:val="00562E07"/>
    <w:rsid w:val="00782F1F"/>
    <w:rsid w:val="0079634D"/>
    <w:rsid w:val="00893F33"/>
    <w:rsid w:val="008F08B3"/>
    <w:rsid w:val="009012DA"/>
    <w:rsid w:val="00903CA8"/>
    <w:rsid w:val="00932658"/>
    <w:rsid w:val="00BB15ED"/>
    <w:rsid w:val="00BE5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5B1"/>
    <w:pPr>
      <w:spacing w:after="160" w:line="259" w:lineRule="auto"/>
    </w:pPr>
    <w:rPr>
      <w:rFonts w:cs="Calibri"/>
      <w:color w:val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0C05B1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190</Words>
  <Characters>1089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Boy Scouts Clothing Order Form.xls</dc:title>
  <dc:subject/>
  <dc:creator>Audra</dc:creator>
  <cp:keywords/>
  <dc:description/>
  <cp:lastModifiedBy>-</cp:lastModifiedBy>
  <cp:revision>5</cp:revision>
  <dcterms:created xsi:type="dcterms:W3CDTF">2014-09-15T23:07:00Z</dcterms:created>
  <dcterms:modified xsi:type="dcterms:W3CDTF">2014-09-23T20:04:00Z</dcterms:modified>
</cp:coreProperties>
</file>